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E49C4" w14:textId="77777777" w:rsidR="00A727CA" w:rsidRPr="00E41A15" w:rsidRDefault="00004DE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Exam-style questions</w:t>
      </w:r>
    </w:p>
    <w:p w14:paraId="09D09237" w14:textId="77777777" w:rsidR="006B79AD" w:rsidRPr="00A727CA" w:rsidRDefault="006B79AD" w:rsidP="00685A54">
      <w:pPr>
        <w:rPr>
          <w:sz w:val="4"/>
        </w:rPr>
      </w:pPr>
    </w:p>
    <w:p w14:paraId="09F2A5B7" w14:textId="3CCC0FC2" w:rsidR="0011657C" w:rsidRDefault="0011657C" w:rsidP="006B79AD"/>
    <w:p w14:paraId="7B855ABE" w14:textId="5F6D20A0" w:rsidR="0011657C" w:rsidRDefault="0011657C" w:rsidP="006B79AD">
      <w:r w:rsidRPr="0011657C">
        <w:t>Here is a</w:t>
      </w:r>
      <w:r>
        <w:t xml:space="preserve"> 3D shape</w:t>
      </w:r>
      <w:r w:rsidRPr="0011657C">
        <w:t>.</w:t>
      </w:r>
    </w:p>
    <w:p w14:paraId="3492F538" w14:textId="74C8565D" w:rsidR="0011657C" w:rsidRDefault="0011657C" w:rsidP="006B79AD"/>
    <w:p w14:paraId="2623CF36" w14:textId="44A62AEA" w:rsidR="0011657C" w:rsidRDefault="0011657C" w:rsidP="006B79AD"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9AEC0E2" wp14:editId="634F5766">
                <wp:simplePos x="0" y="0"/>
                <wp:positionH relativeFrom="column">
                  <wp:posOffset>-95250</wp:posOffset>
                </wp:positionH>
                <wp:positionV relativeFrom="paragraph">
                  <wp:posOffset>112395</wp:posOffset>
                </wp:positionV>
                <wp:extent cx="3111479" cy="1285875"/>
                <wp:effectExtent l="0" t="0" r="13335" b="28575"/>
                <wp:wrapNone/>
                <wp:docPr id="2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3111479" cy="1285875"/>
                          <a:chOff x="0" y="0"/>
                          <a:chExt cx="976251" cy="848249"/>
                        </a:xfrm>
                      </wpg:grpSpPr>
                      <wps:wsp>
                        <wps:cNvPr id="26" name="Rectangle 26"/>
                        <wps:cNvSpPr/>
                        <wps:spPr>
                          <a:xfrm>
                            <a:off x="3976" y="188491"/>
                            <a:ext cx="648183" cy="65975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" name="Straight Connector 27"/>
                        <wps:cNvCnPr/>
                        <wps:spPr>
                          <a:xfrm flipV="1">
                            <a:off x="0" y="0"/>
                            <a:ext cx="328067" cy="18519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 flipV="1">
                            <a:off x="656136" y="0"/>
                            <a:ext cx="320114" cy="18519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traight Connector 29"/>
                        <wps:cNvCnPr/>
                        <wps:spPr>
                          <a:xfrm flipV="1">
                            <a:off x="652159" y="625676"/>
                            <a:ext cx="324091" cy="22257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976250" y="0"/>
                            <a:ext cx="1" cy="62567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328067" y="0"/>
                            <a:ext cx="648183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Straight Connector 32"/>
                        <wps:cNvCnPr/>
                        <wps:spPr>
                          <a:xfrm flipH="1">
                            <a:off x="0" y="625676"/>
                            <a:ext cx="328068" cy="222572"/>
                          </a:xfrm>
                          <a:prstGeom prst="line">
                            <a:avLst/>
                          </a:prstGeom>
                          <a:ln w="12700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328067" y="0"/>
                            <a:ext cx="0" cy="625676"/>
                          </a:xfrm>
                          <a:prstGeom prst="line">
                            <a:avLst/>
                          </a:prstGeom>
                          <a:ln w="12700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>
                            <a:off x="328067" y="625676"/>
                            <a:ext cx="648183" cy="0"/>
                          </a:xfrm>
                          <a:prstGeom prst="line">
                            <a:avLst/>
                          </a:prstGeom>
                          <a:ln w="12700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3913E6" id="Group 15" o:spid="_x0000_s1026" style="position:absolute;margin-left:-7.5pt;margin-top:8.85pt;width:245pt;height:101.25pt;flip:x;z-index:251668480;mso-width-relative:margin;mso-height-relative:margin" coordsize="9762,8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">
                <v:rect id="Rectangle 26" o:spid="_x0000_s1027" style="position:absolute;left:39;top:1884;width:6482;height:6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" filled="f" strokecolor="black [3213]" strokeweight="1pt"/>
                <v:line id="Straight Connector 27" o:spid="_x0000_s1028" style="position:absolute;flip:y;visibility:visible;mso-wrap-style:square" from="0,0" to="3280,1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Aqw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RGP6+xB8g578AAAD//wMAUEsBAi0AFAAGAAgAAAAhANvh9svuAAAAhQEAABMAAAAAAAAA&#10;AAAAAAAAAAAAAFtDb250ZW50X1R5cGVzXS54bWxQSwECLQAUAAYACAAAACEAWvQsW78AAAAVAQAA&#10;CwAAAAAAAAAAAAAAAAAfAQAAX3JlbHMvLnJlbHNQSwECLQAUAAYACAAAACEAWTQKsMYAAADbAAAA&#10;DwAAAAAAAAAAAAAAAAAHAgAAZHJzL2Rvd25yZXYueG1sUEsFBgAAAAADAAMAtwAAAPoCAAAAAA==&#10;" strokecolor="black [3213]" strokeweight="1pt">
                  <v:stroke joinstyle="miter"/>
                </v:line>
                <v:line id="Straight Connector 28" o:spid="_x0000_s1029" style="position:absolute;flip:y;visibility:visible;mso-wrap-style:square" from="6561,0" to="9762,1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" strokecolor="black [3213]" strokeweight="1pt">
                  <v:stroke joinstyle="miter"/>
                </v:line>
                <v:line id="Straight Connector 29" o:spid="_x0000_s1030" style="position:absolute;flip:y;visibility:visible;mso-wrap-style:square" from="6521,6256" to="9762,8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" strokecolor="black [3213]" strokeweight="1pt">
                  <v:stroke joinstyle="miter"/>
                </v:line>
                <v:line id="Straight Connector 30" o:spid="_x0000_s1031" style="position:absolute;visibility:visible;mso-wrap-style:square" from="9762,0" to="9762,6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" strokecolor="black [3213]" strokeweight="1pt">
                  <v:stroke joinstyle="miter"/>
                </v:line>
                <v:line id="Straight Connector 31" o:spid="_x0000_s1032" style="position:absolute;visibility:visible;mso-wrap-style:square" from="3280,0" to="976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" strokecolor="black [3213]" strokeweight="1pt">
                  <v:stroke joinstyle="miter"/>
                </v:line>
                <v:line id="Straight Connector 32" o:spid="_x0000_s1033" style="position:absolute;flip:x;visibility:visible;mso-wrap-style:square" from="0,6256" to="3280,8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" strokecolor="black [3200]" strokeweight="1pt">
                  <v:stroke dashstyle="dash"/>
                </v:line>
                <v:line id="Straight Connector 33" o:spid="_x0000_s1034" style="position:absolute;visibility:visible;mso-wrap-style:square" from="3280,0" to="3280,6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" strokecolor="black [3200]" strokeweight="1pt">
                  <v:stroke dashstyle="dash"/>
                </v:line>
                <v:line id="Straight Connector 34" o:spid="_x0000_s1035" style="position:absolute;visibility:visible;mso-wrap-style:square" from="3280,6256" to="9762,6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" strokecolor="black [3200]" strokeweight="1pt">
                  <v:stroke dashstyle="dash"/>
                </v:line>
              </v:group>
            </w:pict>
          </mc:Fallback>
        </mc:AlternateContent>
      </w:r>
    </w:p>
    <w:p w14:paraId="5D0F351A" w14:textId="6E0248EC" w:rsidR="0011657C" w:rsidRDefault="0011657C" w:rsidP="006B79AD"/>
    <w:p w14:paraId="44730CDA" w14:textId="3999F3EF" w:rsidR="0011657C" w:rsidRDefault="0011657C" w:rsidP="006B79AD"/>
    <w:p w14:paraId="6009F67B" w14:textId="7941B92D" w:rsidR="0011657C" w:rsidRDefault="0011657C" w:rsidP="006B79AD"/>
    <w:p w14:paraId="6969F426" w14:textId="20C838F0" w:rsidR="0011657C" w:rsidRDefault="0011657C" w:rsidP="006B79AD"/>
    <w:p w14:paraId="3C3D0E94" w14:textId="0D6510DF" w:rsidR="0011657C" w:rsidRDefault="0011657C" w:rsidP="006B79AD"/>
    <w:p w14:paraId="7944EAF6" w14:textId="63F6E929" w:rsidR="0011657C" w:rsidRDefault="0011657C" w:rsidP="006B79AD"/>
    <w:p w14:paraId="125BA53C" w14:textId="60DEB261" w:rsidR="0011657C" w:rsidRDefault="0011657C" w:rsidP="006B79AD"/>
    <w:p w14:paraId="5A6E2D4C" w14:textId="4FCC9254" w:rsidR="0011657C" w:rsidRDefault="0011657C" w:rsidP="006B79AD"/>
    <w:p w14:paraId="7616728F" w14:textId="6B4E9C7C" w:rsidR="0011657C" w:rsidRDefault="0011657C" w:rsidP="006B79AD">
      <w:r>
        <w:t>Write down the name of this 3-D shape</w:t>
      </w:r>
      <w:r w:rsidRPr="0011657C">
        <w:t>.</w:t>
      </w:r>
    </w:p>
    <w:p w14:paraId="41D64359" w14:textId="78FDB9DB" w:rsidR="0011657C" w:rsidRDefault="0011657C" w:rsidP="006B79AD"/>
    <w:p w14:paraId="38CFF35B" w14:textId="77777777" w:rsidR="00AB34AE" w:rsidRDefault="00AB34AE" w:rsidP="006B79AD"/>
    <w:p w14:paraId="1724E2BE" w14:textId="77777777" w:rsidR="0011657C" w:rsidRDefault="0011657C" w:rsidP="006B79AD"/>
    <w:p w14:paraId="33B07CEF" w14:textId="3E96D1AF" w:rsidR="0011657C" w:rsidRDefault="0011657C" w:rsidP="006B79AD">
      <w:r>
        <w:t>Write down the number of edges of this 3-D shape.</w:t>
      </w:r>
    </w:p>
    <w:p w14:paraId="6A19C8D7" w14:textId="1EF2B94A" w:rsidR="0011657C" w:rsidRDefault="0011657C" w:rsidP="006B79AD"/>
    <w:p w14:paraId="60BB0C52" w14:textId="77777777" w:rsidR="00AB34AE" w:rsidRDefault="00AB34AE" w:rsidP="006B79AD"/>
    <w:p w14:paraId="198C69AE" w14:textId="77777777" w:rsidR="0011657C" w:rsidRDefault="0011657C" w:rsidP="006B79AD"/>
    <w:p w14:paraId="6A0F7267" w14:textId="60CC5C59" w:rsidR="0025651C" w:rsidRDefault="0025651C" w:rsidP="0025651C"/>
    <w:p w14:paraId="6DA4BC05" w14:textId="77777777" w:rsidR="00341DB2" w:rsidRDefault="00341DB2" w:rsidP="0025651C"/>
    <w:p w14:paraId="63CE0D84" w14:textId="4772C15B" w:rsidR="002646CF" w:rsidRDefault="002646CF" w:rsidP="0025651C">
      <w:pPr>
        <w:rPr>
          <w:noProof/>
        </w:rPr>
      </w:pPr>
    </w:p>
    <w:p w14:paraId="18709541" w14:textId="7451A094" w:rsidR="0011657C" w:rsidRDefault="0011657C" w:rsidP="0025651C">
      <w:pPr>
        <w:rPr>
          <w:noProof/>
        </w:rPr>
      </w:pPr>
    </w:p>
    <w:p w14:paraId="7A8A34B7" w14:textId="23154080" w:rsidR="008A510F" w:rsidRDefault="008A510F" w:rsidP="0025651C">
      <w:pPr>
        <w:rPr>
          <w:noProof/>
        </w:rPr>
      </w:pPr>
    </w:p>
    <w:p w14:paraId="01583742" w14:textId="304CA0C4" w:rsidR="008A510F" w:rsidRDefault="008A510F" w:rsidP="0025651C">
      <w:pPr>
        <w:rPr>
          <w:noProof/>
        </w:rPr>
      </w:pPr>
    </w:p>
    <w:p w14:paraId="06C0451E" w14:textId="19283A93" w:rsidR="008A510F" w:rsidRDefault="008A510F" w:rsidP="0025651C">
      <w:pPr>
        <w:rPr>
          <w:noProof/>
        </w:rPr>
      </w:pPr>
    </w:p>
    <w:p w14:paraId="375BCABE" w14:textId="77777777" w:rsidR="008A510F" w:rsidRDefault="008A510F" w:rsidP="0025651C">
      <w:pPr>
        <w:rPr>
          <w:noProof/>
        </w:rPr>
      </w:pPr>
    </w:p>
    <w:p w14:paraId="06F95499" w14:textId="262F22BD" w:rsidR="0011657C" w:rsidRDefault="0011657C" w:rsidP="0025651C">
      <w:pPr>
        <w:rPr>
          <w:noProof/>
        </w:rPr>
      </w:pPr>
    </w:p>
    <w:p w14:paraId="79546621" w14:textId="35DEE60B" w:rsidR="0011657C" w:rsidRDefault="0011657C" w:rsidP="0025651C">
      <w:pPr>
        <w:rPr>
          <w:noProof/>
        </w:rPr>
      </w:pPr>
    </w:p>
    <w:p w14:paraId="3EE45831" w14:textId="46A3A7F5" w:rsidR="0011657C" w:rsidRDefault="0011657C">
      <w:pPr>
        <w:spacing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F39B64" wp14:editId="12899120">
                <wp:simplePos x="0" y="0"/>
                <wp:positionH relativeFrom="column">
                  <wp:posOffset>171450</wp:posOffset>
                </wp:positionH>
                <wp:positionV relativeFrom="paragraph">
                  <wp:posOffset>666115</wp:posOffset>
                </wp:positionV>
                <wp:extent cx="714375" cy="704850"/>
                <wp:effectExtent l="0" t="0" r="28575" b="19050"/>
                <wp:wrapNone/>
                <wp:docPr id="35" name="Cub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704850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8A61D1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Cube 35" o:spid="_x0000_s1026" type="#_x0000_t16" style="position:absolute;margin-left:13.5pt;margin-top:52.45pt;width:56.25pt;height:55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" filled="f" strokecolor="black [3213]" strokeweight="1pt"/>
            </w:pict>
          </mc:Fallback>
        </mc:AlternateContent>
      </w:r>
      <w:r>
        <w:t>The diagram shows a cube of side length 2</w:t>
      </w:r>
      <w:r w:rsidRPr="008A510F">
        <w:rPr>
          <w:sz w:val="12"/>
          <w:szCs w:val="12"/>
        </w:rPr>
        <w:t xml:space="preserve"> </w:t>
      </w:r>
      <w:r>
        <w:t>cm</w:t>
      </w:r>
      <w:r w:rsidR="00AB34AE">
        <w:t>.</w:t>
      </w:r>
      <w:r>
        <w:t xml:space="preserve"> </w:t>
      </w:r>
    </w:p>
    <w:p w14:paraId="4FA1C9CF" w14:textId="77777777" w:rsidR="0011657C" w:rsidRDefault="0011657C">
      <w:pPr>
        <w:spacing w:after="0"/>
      </w:pPr>
    </w:p>
    <w:p w14:paraId="6E4185BF" w14:textId="77777777" w:rsidR="0011657C" w:rsidRDefault="0011657C">
      <w:pPr>
        <w:spacing w:after="0"/>
      </w:pPr>
    </w:p>
    <w:p w14:paraId="5136F158" w14:textId="77777777" w:rsidR="0011657C" w:rsidRDefault="0011657C">
      <w:pPr>
        <w:spacing w:after="0"/>
      </w:pPr>
    </w:p>
    <w:p w14:paraId="766B9952" w14:textId="77777777" w:rsidR="0011657C" w:rsidRDefault="0011657C">
      <w:pPr>
        <w:spacing w:after="0"/>
      </w:pPr>
    </w:p>
    <w:p w14:paraId="4646A0FB" w14:textId="01C2D38C" w:rsidR="0011657C" w:rsidRDefault="0011657C" w:rsidP="0011657C">
      <w:pPr>
        <w:tabs>
          <w:tab w:val="left" w:pos="1665"/>
        </w:tabs>
        <w:spacing w:after="0"/>
      </w:pPr>
      <w:r>
        <w:tab/>
        <w:t>2</w:t>
      </w:r>
      <w:r w:rsidR="00AB34AE" w:rsidRPr="008A510F">
        <w:rPr>
          <w:sz w:val="12"/>
          <w:szCs w:val="12"/>
        </w:rPr>
        <w:t xml:space="preserve"> </w:t>
      </w:r>
      <w:r>
        <w:t>cm</w:t>
      </w:r>
    </w:p>
    <w:p w14:paraId="2E2D157F" w14:textId="77777777" w:rsidR="0011657C" w:rsidRDefault="0011657C">
      <w:pPr>
        <w:spacing w:after="0"/>
      </w:pPr>
    </w:p>
    <w:p w14:paraId="63CBFCBE" w14:textId="062736AE" w:rsidR="0011657C" w:rsidRDefault="0011657C" w:rsidP="0011657C">
      <w:pPr>
        <w:tabs>
          <w:tab w:val="left" w:pos="1470"/>
        </w:tabs>
        <w:spacing w:after="0"/>
      </w:pPr>
      <w:r>
        <w:tab/>
        <w:t>2</w:t>
      </w:r>
      <w:r w:rsidR="00AB34AE" w:rsidRPr="002C5D41">
        <w:rPr>
          <w:sz w:val="12"/>
          <w:szCs w:val="12"/>
        </w:rPr>
        <w:t xml:space="preserve"> </w:t>
      </w:r>
      <w:r>
        <w:t>cm</w:t>
      </w:r>
    </w:p>
    <w:p w14:paraId="18238153" w14:textId="7E10842B" w:rsidR="0011657C" w:rsidRDefault="0011657C">
      <w:pPr>
        <w:spacing w:after="0"/>
      </w:pPr>
      <w:r>
        <w:t xml:space="preserve">       2</w:t>
      </w:r>
      <w:r w:rsidR="00AB34AE" w:rsidRPr="008A510F">
        <w:rPr>
          <w:sz w:val="12"/>
          <w:szCs w:val="12"/>
        </w:rPr>
        <w:t xml:space="preserve"> </w:t>
      </w:r>
      <w:r>
        <w:t>cm</w:t>
      </w:r>
    </w:p>
    <w:p w14:paraId="191FC072" w14:textId="77777777" w:rsidR="0011657C" w:rsidRDefault="0011657C">
      <w:pPr>
        <w:spacing w:after="0"/>
      </w:pPr>
    </w:p>
    <w:p w14:paraId="38DAB611" w14:textId="7A800F5B" w:rsidR="0011657C" w:rsidRDefault="0011657C">
      <w:pPr>
        <w:spacing w:after="0"/>
      </w:pPr>
      <w:r>
        <w:t>Vera says,</w:t>
      </w:r>
      <w:r w:rsidR="00AB34AE">
        <w:t xml:space="preserve"> ‘T</w:t>
      </w:r>
      <w:r>
        <w:t>he volume of any solid made with 6 of these cubes is 48</w:t>
      </w:r>
      <w:r w:rsidR="00AB34AE" w:rsidRPr="008A510F">
        <w:rPr>
          <w:sz w:val="12"/>
          <w:szCs w:val="12"/>
        </w:rPr>
        <w:t xml:space="preserve"> </w:t>
      </w:r>
      <w:r>
        <w:t>cm</w:t>
      </w:r>
      <w:r w:rsidR="00AB34AE">
        <w:t>.’.</w:t>
      </w:r>
    </w:p>
    <w:p w14:paraId="054273B7" w14:textId="615DE5FB" w:rsidR="0011657C" w:rsidRDefault="0011657C">
      <w:pPr>
        <w:spacing w:after="0"/>
      </w:pPr>
    </w:p>
    <w:p w14:paraId="6A4CB85B" w14:textId="77777777" w:rsidR="0011657C" w:rsidRDefault="0011657C">
      <w:pPr>
        <w:spacing w:after="0"/>
      </w:pPr>
    </w:p>
    <w:p w14:paraId="1E9B623B" w14:textId="77777777" w:rsidR="0011657C" w:rsidRDefault="0011657C">
      <w:pPr>
        <w:spacing w:after="0"/>
      </w:pPr>
    </w:p>
    <w:p w14:paraId="389DF281" w14:textId="2E85EAB1" w:rsidR="0011657C" w:rsidRDefault="0011657C">
      <w:pPr>
        <w:spacing w:after="0"/>
      </w:pPr>
      <w:r>
        <w:t>Is Vera correct?</w:t>
      </w:r>
    </w:p>
    <w:p w14:paraId="62894D28" w14:textId="77777777" w:rsidR="00AB34AE" w:rsidRDefault="00AB34AE">
      <w:pPr>
        <w:spacing w:after="0"/>
      </w:pPr>
    </w:p>
    <w:p w14:paraId="3BF44B34" w14:textId="77777777" w:rsidR="0011657C" w:rsidRDefault="0011657C">
      <w:pPr>
        <w:spacing w:after="0"/>
      </w:pPr>
      <w:r>
        <w:t xml:space="preserve">You must show your working. </w:t>
      </w:r>
    </w:p>
    <w:p w14:paraId="16F30DCC" w14:textId="52EB1635" w:rsidR="00341DB2" w:rsidRDefault="00341DB2">
      <w:pPr>
        <w:spacing w:after="0"/>
      </w:pPr>
      <w:r>
        <w:br w:type="page"/>
      </w:r>
    </w:p>
    <w:p w14:paraId="03362542" w14:textId="24D96850" w:rsidR="0011657C" w:rsidRDefault="0011657C" w:rsidP="0011657C">
      <w:r w:rsidRPr="0011657C">
        <w:lastRenderedPageBreak/>
        <w:t>The diagram shows a cube and a cuboid.</w:t>
      </w:r>
    </w:p>
    <w:p w14:paraId="63FBF98F" w14:textId="54A1C81A" w:rsidR="0011657C" w:rsidRDefault="0011657C" w:rsidP="00341DB2">
      <w:pPr>
        <w:ind w:firstLine="720"/>
      </w:pPr>
    </w:p>
    <w:p w14:paraId="5D866F86" w14:textId="0186A0F4" w:rsidR="0011657C" w:rsidRDefault="0011657C" w:rsidP="0011657C">
      <w:r w:rsidRPr="0011657C">
        <w:t>The total surface area of the cube is equal to the total surface area of the cuboid.</w:t>
      </w:r>
      <w:r w:rsidRPr="0011657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F81D9F" wp14:editId="0F9555B3">
                <wp:simplePos x="0" y="0"/>
                <wp:positionH relativeFrom="column">
                  <wp:posOffset>6754495</wp:posOffset>
                </wp:positionH>
                <wp:positionV relativeFrom="paragraph">
                  <wp:posOffset>5061585</wp:posOffset>
                </wp:positionV>
                <wp:extent cx="2743200" cy="365125"/>
                <wp:effectExtent l="0" t="0" r="0" b="0"/>
                <wp:wrapNone/>
                <wp:docPr id="36" name="Slide Number Placeholder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743200" cy="365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BC0204" w14:textId="77777777" w:rsidR="0011657C" w:rsidRDefault="0011657C" w:rsidP="0011657C">
                            <w:pPr>
                              <w:jc w:val="right"/>
                              <w:rPr>
                                <w:rFonts w:asciiTheme="minorHAnsi" w:hAnsi="Calibri" w:cstheme="minorBidi"/>
                                <w:color w:val="404040" w:themeColor="text1" w:themeTint="BF"/>
                                <w:kern w:val="24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404040" w:themeColor="text1" w:themeTint="BF"/>
                                <w:kern w:val="24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vert="horz" lIns="91440" tIns="45720" rIns="91440" bIns="45720" rtlCol="0" anchor="ctr"/>
                    </wps:wsp>
                  </a:graphicData>
                </a:graphic>
              </wp:anchor>
            </w:drawing>
          </mc:Choice>
          <mc:Fallback>
            <w:pict>
              <v:rect w14:anchorId="7EF81D9F" id="Slide Number Placeholder 1" o:spid="_x0000_s1029" style="position:absolute;margin-left:531.85pt;margin-top:398.55pt;width:3in;height:28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" filled="f" stroked="f">
                <o:lock v:ext="edit" grouping="t"/>
                <v:textbox>
                  <w:txbxContent>
                    <w:p w14:paraId="63BC0204" w14:textId="77777777" w:rsidR="0011657C" w:rsidRDefault="0011657C" w:rsidP="0011657C">
                      <w:pPr>
                        <w:jc w:val="right"/>
                        <w:rPr>
                          <w:rFonts w:asciiTheme="minorHAnsi" w:hAnsi="Calibri" w:cstheme="minorBidi"/>
                          <w:color w:val="404040" w:themeColor="text1" w:themeTint="BF"/>
                          <w:kern w:val="24"/>
                          <w:lang w:val="en-US"/>
                        </w:rPr>
                      </w:pPr>
                      <w:r>
                        <w:rPr>
                          <w:rFonts w:asciiTheme="minorHAnsi" w:hAnsi="Calibri" w:cstheme="minorBidi"/>
                          <w:color w:val="404040" w:themeColor="text1" w:themeTint="BF"/>
                          <w:kern w:val="24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11657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F074B0" wp14:editId="5D25C53F">
                <wp:simplePos x="0" y="0"/>
                <wp:positionH relativeFrom="column">
                  <wp:posOffset>0</wp:posOffset>
                </wp:positionH>
                <wp:positionV relativeFrom="paragraph">
                  <wp:posOffset>2288540</wp:posOffset>
                </wp:positionV>
                <wp:extent cx="8563883" cy="369332"/>
                <wp:effectExtent l="0" t="0" r="0" b="0"/>
                <wp:wrapNone/>
                <wp:docPr id="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63883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CE17159" w14:textId="45FF2A92" w:rsidR="0011657C" w:rsidRDefault="0011657C" w:rsidP="0011657C">
                            <w:pPr>
                              <w:ind w:left="115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074B0" id="TextBox 6" o:spid="_x0000_s1030" type="#_x0000_t202" style="position:absolute;margin-left:0;margin-top:180.2pt;width:674.3pt;height:29.1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" filled="f" stroked="f">
                <v:textbox style="mso-fit-shape-to-text:t">
                  <w:txbxContent>
                    <w:p w14:paraId="0CE17159" w14:textId="45FF2A92" w:rsidR="0011657C" w:rsidRDefault="0011657C" w:rsidP="0011657C">
                      <w:pPr>
                        <w:ind w:left="115"/>
                        <w:rPr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598AE2" w14:textId="2ABA0363" w:rsidR="0011657C" w:rsidRDefault="0011657C" w:rsidP="00341DB2">
      <w:pPr>
        <w:ind w:firstLine="720"/>
      </w:pPr>
      <w:r w:rsidRPr="0011657C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5DF98536" wp14:editId="0EDEBD92">
                <wp:simplePos x="0" y="0"/>
                <wp:positionH relativeFrom="column">
                  <wp:posOffset>1892300</wp:posOffset>
                </wp:positionH>
                <wp:positionV relativeFrom="paragraph">
                  <wp:posOffset>153432</wp:posOffset>
                </wp:positionV>
                <wp:extent cx="2609297" cy="1274644"/>
                <wp:effectExtent l="0" t="0" r="0" b="0"/>
                <wp:wrapNone/>
                <wp:docPr id="49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9297" cy="1274644"/>
                          <a:chOff x="5198013" y="894549"/>
                          <a:chExt cx="2507483" cy="1131181"/>
                        </a:xfrm>
                      </wpg:grpSpPr>
                      <wps:wsp>
                        <wps:cNvPr id="50" name="Rectangle 50"/>
                        <wps:cNvSpPr/>
                        <wps:spPr>
                          <a:xfrm>
                            <a:off x="5907433" y="1256499"/>
                            <a:ext cx="577850" cy="412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" name="Straight Connector 51"/>
                        <wps:cNvCnPr/>
                        <wps:spPr>
                          <a:xfrm flipV="1">
                            <a:off x="5904258" y="894549"/>
                            <a:ext cx="739775" cy="3619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 flipV="1">
                            <a:off x="6480519" y="894549"/>
                            <a:ext cx="739775" cy="3619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V="1">
                            <a:off x="6480520" y="1307299"/>
                            <a:ext cx="739775" cy="3619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Connector 54"/>
                        <wps:cNvCnPr/>
                        <wps:spPr>
                          <a:xfrm>
                            <a:off x="6644033" y="894549"/>
                            <a:ext cx="57626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Connector 55"/>
                        <wps:cNvCnPr/>
                        <wps:spPr>
                          <a:xfrm>
                            <a:off x="7220294" y="894549"/>
                            <a:ext cx="0" cy="4127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Straight Connector 56"/>
                        <wps:cNvCnPr/>
                        <wps:spPr>
                          <a:xfrm flipV="1">
                            <a:off x="5899494" y="1307298"/>
                            <a:ext cx="739775" cy="361950"/>
                          </a:xfrm>
                          <a:prstGeom prst="line">
                            <a:avLst/>
                          </a:prstGeom>
                          <a:ln w="12700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6639269" y="894549"/>
                            <a:ext cx="0" cy="412750"/>
                          </a:xfrm>
                          <a:prstGeom prst="line">
                            <a:avLst/>
                          </a:prstGeom>
                          <a:ln w="12700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Connector 58"/>
                        <wps:cNvCnPr/>
                        <wps:spPr>
                          <a:xfrm>
                            <a:off x="6644033" y="1307298"/>
                            <a:ext cx="576261" cy="0"/>
                          </a:xfrm>
                          <a:prstGeom prst="line">
                            <a:avLst/>
                          </a:prstGeom>
                          <a:ln w="12700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TextBox 35"/>
                        <wps:cNvSpPr txBox="1"/>
                        <wps:spPr>
                          <a:xfrm>
                            <a:off x="5198013" y="1276950"/>
                            <a:ext cx="797561" cy="33022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839BF9" w14:textId="77777777" w:rsidR="0011657C" w:rsidRDefault="0011657C" w:rsidP="0011657C">
                              <w:pPr>
                                <w:ind w:left="115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  <w:r w:rsidRPr="008A510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cm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0" name="TextBox 36"/>
                        <wps:cNvSpPr txBox="1"/>
                        <wps:spPr>
                          <a:xfrm>
                            <a:off x="5797677" y="1695501"/>
                            <a:ext cx="796950" cy="33022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65A066" w14:textId="77777777" w:rsidR="0011657C" w:rsidRDefault="0011657C" w:rsidP="0011657C">
                              <w:pPr>
                                <w:ind w:left="115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  <w:r w:rsidRPr="008A510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cm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1" name="TextBox 37"/>
                        <wps:cNvSpPr txBox="1"/>
                        <wps:spPr>
                          <a:xfrm>
                            <a:off x="6769415" y="1485062"/>
                            <a:ext cx="936081" cy="33022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AF4748" w14:textId="77777777" w:rsidR="0011657C" w:rsidRDefault="0011657C" w:rsidP="0011657C">
                              <w:pPr>
                                <w:ind w:left="115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18</w:t>
                              </w:r>
                              <w:r w:rsidRPr="008A510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cm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F98536" id="Group 2" o:spid="_x0000_s1031" style="position:absolute;left:0;text-align:left;margin-left:149pt;margin-top:12.1pt;width:205.45pt;height:100.35pt;z-index:251680768" coordorigin="51980,8945" coordsize="25074,11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">
                <v:rect id="Rectangle 50" o:spid="_x0000_s1032" style="position:absolute;left:59074;top:12564;width:5778;height:4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a9VwgAAANsAAAAPAAAAZHJzL2Rvd25yZXYueG1sRE9Na8JA&#10;EL0L/odlhF6kbiwo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ASJa9VwgAAANsAAAAPAAAA&#10;AAAAAAAAAAAAAAcCAABkcnMvZG93bnJldi54bWxQSwUGAAAAAAMAAwC3AAAA9gIAAAAA&#10;" filled="f" strokecolor="black [3213]" strokeweight="1pt"/>
                <v:line id="Straight Connector 51" o:spid="_x0000_s1033" style="position:absolute;flip:y;visibility:visible;mso-wrap-style:square" from="59042,8945" to="66440,12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" strokecolor="black [3213]" strokeweight="1pt">
                  <v:stroke joinstyle="miter"/>
                </v:line>
                <v:line id="Straight Connector 52" o:spid="_x0000_s1034" style="position:absolute;flip:y;visibility:visible;mso-wrap-style:square" from="64805,8945" to="72202,12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" strokecolor="black [3213]" strokeweight="1pt">
                  <v:stroke joinstyle="miter"/>
                </v:line>
                <v:line id="Straight Connector 53" o:spid="_x0000_s1035" style="position:absolute;flip:y;visibility:visible;mso-wrap-style:square" from="64805,13072" to="72202,16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" strokecolor="black [3213]" strokeweight="1pt">
                  <v:stroke joinstyle="miter"/>
                </v:line>
                <v:line id="Straight Connector 54" o:spid="_x0000_s1036" style="position:absolute;visibility:visible;mso-wrap-style:square" from="66440,8945" to="72202,8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" strokecolor="black [3213]" strokeweight="1pt">
                  <v:stroke joinstyle="miter"/>
                </v:line>
                <v:line id="Straight Connector 55" o:spid="_x0000_s1037" style="position:absolute;visibility:visible;mso-wrap-style:square" from="72202,8945" to="72202,13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" strokecolor="black [3213]" strokeweight="1pt">
                  <v:stroke joinstyle="miter"/>
                </v:line>
                <v:line id="Straight Connector 56" o:spid="_x0000_s1038" style="position:absolute;flip:y;visibility:visible;mso-wrap-style:square" from="58994,13072" to="66392,16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" strokecolor="black [3213]" strokeweight="1pt">
                  <v:stroke dashstyle="dash"/>
                </v:line>
                <v:line id="Straight Connector 57" o:spid="_x0000_s1039" style="position:absolute;visibility:visible;mso-wrap-style:square" from="66392,8945" to="66392,13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" strokecolor="black [3213]" strokeweight="1pt">
                  <v:stroke dashstyle="dash"/>
                </v:line>
                <v:line id="Straight Connector 58" o:spid="_x0000_s1040" style="position:absolute;visibility:visible;mso-wrap-style:square" from="66440,13072" to="72202,13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" strokecolor="black [3213]" strokeweight="1pt">
                  <v:stroke dashstyle="dash"/>
                </v:line>
                <v:shape id="TextBox 35" o:spid="_x0000_s1041" type="#_x0000_t202" style="position:absolute;left:51980;top:12769;width:7975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" filled="f" stroked="f">
                  <v:textbox style="mso-fit-shape-to-text:t">
                    <w:txbxContent>
                      <w:p w14:paraId="48839BF9" w14:textId="77777777" w:rsidR="0011657C" w:rsidRDefault="0011657C" w:rsidP="0011657C">
                        <w:pPr>
                          <w:ind w:left="115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6</w:t>
                        </w:r>
                        <w:r w:rsidRPr="008A510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cm</w:t>
                        </w:r>
                      </w:p>
                    </w:txbxContent>
                  </v:textbox>
                </v:shape>
                <v:shape id="TextBox 36" o:spid="_x0000_s1042" type="#_x0000_t202" style="position:absolute;left:57976;top:16955;width:7970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" filled="f" stroked="f">
                  <v:textbox style="mso-fit-shape-to-text:t">
                    <w:txbxContent>
                      <w:p w14:paraId="2A65A066" w14:textId="77777777" w:rsidR="0011657C" w:rsidRDefault="0011657C" w:rsidP="0011657C">
                        <w:pPr>
                          <w:ind w:left="115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8</w:t>
                        </w:r>
                        <w:r w:rsidRPr="008A510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cm</w:t>
                        </w:r>
                      </w:p>
                    </w:txbxContent>
                  </v:textbox>
                </v:shape>
                <v:shape id="TextBox 37" o:spid="_x0000_s1043" type="#_x0000_t202" style="position:absolute;left:67694;top:14850;width:9360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" filled="f" stroked="f">
                  <v:textbox style="mso-fit-shape-to-text:t">
                    <w:txbxContent>
                      <w:p w14:paraId="4EAF4748" w14:textId="77777777" w:rsidR="0011657C" w:rsidRDefault="0011657C" w:rsidP="0011657C">
                        <w:pPr>
                          <w:ind w:left="115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18</w:t>
                        </w:r>
                        <w:r w:rsidRPr="008A510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9B5FF5E" w14:textId="75CCA37D" w:rsidR="0011657C" w:rsidRDefault="0011657C" w:rsidP="00341DB2">
      <w:pPr>
        <w:ind w:firstLine="720"/>
      </w:pPr>
      <w:r w:rsidRPr="0011657C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840701A" wp14:editId="71BBD52F">
                <wp:simplePos x="0" y="0"/>
                <wp:positionH relativeFrom="column">
                  <wp:posOffset>-190500</wp:posOffset>
                </wp:positionH>
                <wp:positionV relativeFrom="paragraph">
                  <wp:posOffset>120755</wp:posOffset>
                </wp:positionV>
                <wp:extent cx="976251" cy="848249"/>
                <wp:effectExtent l="0" t="0" r="33655" b="28575"/>
                <wp:wrapNone/>
                <wp:docPr id="39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6251" cy="848249"/>
                          <a:chOff x="3639065" y="957675"/>
                          <a:chExt cx="976251" cy="848249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3643041" y="1146166"/>
                            <a:ext cx="648183" cy="65975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" name="Straight Connector 41"/>
                        <wps:cNvCnPr/>
                        <wps:spPr>
                          <a:xfrm flipV="1">
                            <a:off x="3639065" y="957675"/>
                            <a:ext cx="328067" cy="18519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 flipV="1">
                            <a:off x="4295201" y="957675"/>
                            <a:ext cx="320114" cy="18519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 flipV="1">
                            <a:off x="4291224" y="1583351"/>
                            <a:ext cx="324091" cy="22257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Connector 44"/>
                        <wps:cNvCnPr/>
                        <wps:spPr>
                          <a:xfrm>
                            <a:off x="4615315" y="957675"/>
                            <a:ext cx="1" cy="62567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3967132" y="957675"/>
                            <a:ext cx="648183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 flipH="1">
                            <a:off x="3639065" y="1583351"/>
                            <a:ext cx="328068" cy="222572"/>
                          </a:xfrm>
                          <a:prstGeom prst="line">
                            <a:avLst/>
                          </a:prstGeom>
                          <a:ln w="12700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3967132" y="957675"/>
                            <a:ext cx="0" cy="625676"/>
                          </a:xfrm>
                          <a:prstGeom prst="line">
                            <a:avLst/>
                          </a:prstGeom>
                          <a:ln w="12700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3967132" y="1583351"/>
                            <a:ext cx="648183" cy="0"/>
                          </a:xfrm>
                          <a:prstGeom prst="line">
                            <a:avLst/>
                          </a:prstGeom>
                          <a:ln w="12700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2A383A" id="Group 15" o:spid="_x0000_s1026" style="position:absolute;margin-left:-15pt;margin-top:9.5pt;width:76.85pt;height:66.8pt;z-index:251679744" coordorigin="36390,9576" coordsize="9762,8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">
                <v:rect id="Rectangle 40" o:spid="_x0000_s1027" style="position:absolute;left:36430;top:11461;width:6482;height:6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mIwgAAANsAAAAPAAAAZHJzL2Rvd25yZXYueG1sRE9Na8JA&#10;EL0L/odlhF6kbiwi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CX/DmIwgAAANsAAAAPAAAA&#10;AAAAAAAAAAAAAAcCAABkcnMvZG93bnJldi54bWxQSwUGAAAAAAMAAwC3AAAA9gIAAAAA&#10;" filled="f" strokecolor="black [3213]" strokeweight="1pt"/>
                <v:line id="Straight Connector 41" o:spid="_x0000_s1028" style="position:absolute;flip:y;visibility:visible;mso-wrap-style:square" from="36390,9576" to="39671,1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tL/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WjAVy/xB8g5/8AAAD//wMAUEsBAi0AFAAGAAgAAAAhANvh9svuAAAAhQEAABMAAAAAAAAA&#10;AAAAAAAAAAAAAFtDb250ZW50X1R5cGVzXS54bWxQSwECLQAUAAYACAAAACEAWvQsW78AAAAVAQAA&#10;CwAAAAAAAAAAAAAAAAAfAQAAX3JlbHMvLnJlbHNQSwECLQAUAAYACAAAACEAZE7S/8YAAADbAAAA&#10;DwAAAAAAAAAAAAAAAAAHAgAAZHJzL2Rvd25yZXYueG1sUEsFBgAAAAADAAMAtwAAAPoCAAAAAA==&#10;" strokecolor="black [3213]" strokeweight="1pt">
                  <v:stroke joinstyle="miter"/>
                </v:line>
                <v:line id="Straight Connector 42" o:spid="_x0000_s1029" style="position:absolute;flip:y;visibility:visible;mso-wrap-style:square" from="42952,9576" to="46153,1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EyI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lJxMiMYAAADbAAAA&#10;DwAAAAAAAAAAAAAAAAAHAgAAZHJzL2Rvd25yZXYueG1sUEsFBgAAAAADAAMAtwAAAPoCAAAAAA==&#10;" strokecolor="black [3213]" strokeweight="1pt">
                  <v:stroke joinstyle="miter"/>
                </v:line>
                <v:line id="Straight Connector 43" o:spid="_x0000_s1030" style="position:absolute;flip:y;visibility:visible;mso-wrap-style:square" from="42912,15833" to="46153,18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" strokecolor="black [3213]" strokeweight="1pt">
                  <v:stroke joinstyle="miter"/>
                </v:line>
                <v:line id="Straight Connector 44" o:spid="_x0000_s1031" style="position:absolute;visibility:visible;mso-wrap-style:square" from="46153,9576" to="46153,15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" strokecolor="black [3213]" strokeweight="1pt">
                  <v:stroke joinstyle="miter"/>
                </v:line>
                <v:line id="Straight Connector 45" o:spid="_x0000_s1032" style="position:absolute;visibility:visible;mso-wrap-style:square" from="39671,9576" to="46153,9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" strokecolor="black [3213]" strokeweight="1pt">
                  <v:stroke joinstyle="miter"/>
                </v:line>
                <v:line id="Straight Connector 46" o:spid="_x0000_s1033" style="position:absolute;flip:x;visibility:visible;mso-wrap-style:square" from="36390,15833" to="39671,18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" strokecolor="black [3200]" strokeweight="1pt">
                  <v:stroke dashstyle="dash"/>
                </v:line>
                <v:line id="Straight Connector 47" o:spid="_x0000_s1034" style="position:absolute;visibility:visible;mso-wrap-style:square" from="39671,9576" to="39671,15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" strokecolor="black [3200]" strokeweight="1pt">
                  <v:stroke dashstyle="dash"/>
                </v:line>
                <v:line id="Straight Connector 48" o:spid="_x0000_s1035" style="position:absolute;visibility:visible;mso-wrap-style:square" from="39671,15833" to="46153,15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" strokecolor="black [3200]" strokeweight="1pt">
                  <v:stroke dashstyle="dash"/>
                </v:line>
              </v:group>
            </w:pict>
          </mc:Fallback>
        </mc:AlternateContent>
      </w:r>
    </w:p>
    <w:p w14:paraId="5E05EEF7" w14:textId="24AD6182" w:rsidR="0011657C" w:rsidRDefault="0011657C" w:rsidP="00341DB2">
      <w:pPr>
        <w:ind w:firstLine="720"/>
      </w:pPr>
    </w:p>
    <w:p w14:paraId="2A8281A8" w14:textId="6BB4E42B" w:rsidR="0011657C" w:rsidRDefault="0011657C" w:rsidP="00341DB2">
      <w:pPr>
        <w:ind w:firstLine="720"/>
      </w:pPr>
    </w:p>
    <w:p w14:paraId="15A2332B" w14:textId="0A91C1AE" w:rsidR="0011657C" w:rsidRDefault="0011657C" w:rsidP="00341DB2">
      <w:pPr>
        <w:ind w:firstLine="720"/>
      </w:pPr>
    </w:p>
    <w:p w14:paraId="5BD438FB" w14:textId="7687CAC3" w:rsidR="00341DB2" w:rsidRDefault="00341DB2" w:rsidP="00341DB2">
      <w:pPr>
        <w:ind w:firstLine="720"/>
      </w:pPr>
    </w:p>
    <w:p w14:paraId="527A9532" w14:textId="43BA90D5" w:rsidR="0011657C" w:rsidRDefault="0011657C" w:rsidP="00341DB2">
      <w:pPr>
        <w:ind w:firstLine="720"/>
      </w:pPr>
    </w:p>
    <w:p w14:paraId="6BC33372" w14:textId="3A5AFDAC" w:rsidR="00AB34AE" w:rsidRPr="00AB34AE" w:rsidRDefault="0011657C" w:rsidP="00AB34AE">
      <w:r w:rsidRPr="0011657C">
        <w:t>Janet says</w:t>
      </w:r>
      <w:r w:rsidR="00AB34AE">
        <w:t>,</w:t>
      </w:r>
      <w:r w:rsidR="00667A7A">
        <w:t xml:space="preserve"> </w:t>
      </w:r>
      <w:r w:rsidR="00AB34AE" w:rsidRPr="00AB34AE">
        <w:rPr>
          <w:lang w:val="en-US"/>
        </w:rPr>
        <w:t>‘The volume of the cube is equal to the volume of the cuboid.’.</w:t>
      </w:r>
    </w:p>
    <w:p w14:paraId="4C1CEDEA" w14:textId="3A999114" w:rsidR="0011657C" w:rsidRDefault="0011657C" w:rsidP="00AB34AE"/>
    <w:p w14:paraId="080658C2" w14:textId="77777777" w:rsidR="0011657C" w:rsidRPr="00D343EA" w:rsidRDefault="0011657C" w:rsidP="00341DB2">
      <w:pPr>
        <w:ind w:firstLine="720"/>
      </w:pPr>
    </w:p>
    <w:p w14:paraId="50F54A14" w14:textId="37602DB3" w:rsidR="0011657C" w:rsidRDefault="0011657C" w:rsidP="0025651C">
      <w:r w:rsidRPr="0011657C">
        <w:t>Is Janet correct?</w:t>
      </w:r>
    </w:p>
    <w:p w14:paraId="2722596A" w14:textId="66BEA40E" w:rsidR="0011657C" w:rsidRDefault="0011657C" w:rsidP="0025651C">
      <w:r w:rsidRPr="0011657C">
        <w:t>You must show how you get your answer.</w:t>
      </w:r>
    </w:p>
    <w:p w14:paraId="5E923E81" w14:textId="77777777" w:rsidR="0011657C" w:rsidRDefault="0011657C" w:rsidP="0025651C"/>
    <w:p w14:paraId="36BB3545" w14:textId="77777777" w:rsidR="0011657C" w:rsidRDefault="0011657C" w:rsidP="0025651C"/>
    <w:p w14:paraId="1EAE5963" w14:textId="77777777" w:rsidR="0011657C" w:rsidRDefault="0011657C" w:rsidP="0025651C"/>
    <w:p w14:paraId="4046E423" w14:textId="77777777" w:rsidR="0011657C" w:rsidRDefault="0011657C" w:rsidP="0025651C"/>
    <w:p w14:paraId="09561FDE" w14:textId="77777777" w:rsidR="0011657C" w:rsidRDefault="0011657C" w:rsidP="0025651C"/>
    <w:p w14:paraId="56EB19BF" w14:textId="77777777" w:rsidR="0011657C" w:rsidRDefault="0011657C" w:rsidP="0025651C"/>
    <w:p w14:paraId="1913CE24" w14:textId="77777777" w:rsidR="0011657C" w:rsidRDefault="0011657C" w:rsidP="0025651C"/>
    <w:p w14:paraId="22F0035D" w14:textId="77777777" w:rsidR="0011657C" w:rsidRDefault="0011657C" w:rsidP="0025651C"/>
    <w:p w14:paraId="463AA707" w14:textId="77777777" w:rsidR="0011657C" w:rsidRDefault="0011657C" w:rsidP="0025651C"/>
    <w:p w14:paraId="0AB821DD" w14:textId="77777777" w:rsidR="0011657C" w:rsidRDefault="0011657C" w:rsidP="0025651C"/>
    <w:p w14:paraId="3FE6B5FB" w14:textId="77777777" w:rsidR="0011657C" w:rsidRDefault="0011657C" w:rsidP="0025651C"/>
    <w:p w14:paraId="03C99BC1" w14:textId="6E7AA647" w:rsidR="0011657C" w:rsidRDefault="0011657C" w:rsidP="0025651C"/>
    <w:p w14:paraId="7249EA6D" w14:textId="18B34286" w:rsidR="008A510F" w:rsidRDefault="008A510F" w:rsidP="0025651C"/>
    <w:p w14:paraId="300BC9F3" w14:textId="4F4F3CC1" w:rsidR="008A510F" w:rsidRDefault="008A510F" w:rsidP="0025651C"/>
    <w:p w14:paraId="2DDA8AE9" w14:textId="340FDB78" w:rsidR="008A510F" w:rsidRDefault="008A510F" w:rsidP="0025651C"/>
    <w:p w14:paraId="5F6367BA" w14:textId="038F424F" w:rsidR="008A510F" w:rsidRDefault="008A510F" w:rsidP="0025651C"/>
    <w:p w14:paraId="29EF8E38" w14:textId="77777777" w:rsidR="008A510F" w:rsidRDefault="008A510F" w:rsidP="0025651C"/>
    <w:p w14:paraId="1BD83111" w14:textId="77777777" w:rsidR="0011657C" w:rsidRDefault="0011657C" w:rsidP="0025651C"/>
    <w:p w14:paraId="0ADDCD88" w14:textId="77777777" w:rsidR="0011657C" w:rsidRPr="0011657C" w:rsidRDefault="0011657C" w:rsidP="0011657C">
      <w:r w:rsidRPr="0011657C">
        <w:rPr>
          <w:lang w:val="en-US"/>
        </w:rPr>
        <w:lastRenderedPageBreak/>
        <w:t>Jeremy has to cover 3 tanks completely with paint.</w:t>
      </w:r>
    </w:p>
    <w:p w14:paraId="78EAA560" w14:textId="3D1DB1C0" w:rsidR="0011657C" w:rsidRDefault="0011657C" w:rsidP="0011657C">
      <w:pPr>
        <w:rPr>
          <w:lang w:val="en-US"/>
        </w:rPr>
      </w:pPr>
      <w:r w:rsidRPr="0011657C">
        <w:rPr>
          <w:lang w:val="en-US"/>
        </w:rPr>
        <w:t>Each tank is in the shape of a cylinder with a top and a bottom. The tank has a diameter of 1.6</w:t>
      </w:r>
      <w:r w:rsidR="00667A7A" w:rsidRPr="008A510F">
        <w:rPr>
          <w:sz w:val="12"/>
          <w:szCs w:val="12"/>
          <w:lang w:val="en-US"/>
        </w:rPr>
        <w:t xml:space="preserve"> </w:t>
      </w:r>
      <w:r w:rsidRPr="0011657C">
        <w:rPr>
          <w:lang w:val="en-US"/>
        </w:rPr>
        <w:t>m and a height of 1.8</w:t>
      </w:r>
      <w:r w:rsidRPr="008A510F">
        <w:rPr>
          <w:sz w:val="12"/>
          <w:szCs w:val="12"/>
          <w:lang w:val="en-US"/>
        </w:rPr>
        <w:t xml:space="preserve"> </w:t>
      </w:r>
      <w:r w:rsidRPr="0011657C">
        <w:rPr>
          <w:lang w:val="en-US"/>
        </w:rPr>
        <w:t>m.</w:t>
      </w:r>
    </w:p>
    <w:p w14:paraId="16EFEDA3" w14:textId="77777777" w:rsidR="00667A7A" w:rsidRPr="0011657C" w:rsidRDefault="00667A7A" w:rsidP="0011657C"/>
    <w:p w14:paraId="3BF0C739" w14:textId="77777777" w:rsidR="0011657C" w:rsidRPr="0011657C" w:rsidRDefault="0011657C" w:rsidP="0011657C">
      <w:r w:rsidRPr="0011657C">
        <w:rPr>
          <w:lang w:val="en-US"/>
        </w:rPr>
        <w:t>Jeremy has 7 tins of paint.</w:t>
      </w:r>
    </w:p>
    <w:p w14:paraId="779ACEF2" w14:textId="74C51208" w:rsidR="00341DB2" w:rsidRDefault="0011657C" w:rsidP="0011657C">
      <w:pPr>
        <w:rPr>
          <w:vertAlign w:val="superscript"/>
          <w:lang w:val="en-US"/>
        </w:rPr>
      </w:pPr>
      <w:r w:rsidRPr="0011657C">
        <w:rPr>
          <w:lang w:val="en-US"/>
        </w:rPr>
        <w:t>Each tin of paint covers 5</w:t>
      </w:r>
      <w:r w:rsidR="00667A7A" w:rsidRPr="008A510F">
        <w:rPr>
          <w:sz w:val="12"/>
          <w:szCs w:val="12"/>
          <w:lang w:val="en-US"/>
        </w:rPr>
        <w:t xml:space="preserve"> </w:t>
      </w:r>
      <w:r w:rsidRPr="0011657C">
        <w:rPr>
          <w:lang w:val="en-US"/>
        </w:rPr>
        <w:t>m</w:t>
      </w:r>
      <w:r w:rsidRPr="0011657C">
        <w:rPr>
          <w:vertAlign w:val="superscript"/>
          <w:lang w:val="en-US"/>
        </w:rPr>
        <w:t>2</w:t>
      </w:r>
    </w:p>
    <w:p w14:paraId="4751B8EA" w14:textId="77777777" w:rsidR="00667A7A" w:rsidRDefault="00667A7A" w:rsidP="0011657C">
      <w:pPr>
        <w:rPr>
          <w:lang w:val="en-US"/>
        </w:rPr>
      </w:pPr>
    </w:p>
    <w:p w14:paraId="0E74693B" w14:textId="77777777" w:rsidR="0011657C" w:rsidRPr="0011657C" w:rsidRDefault="0011657C" w:rsidP="0011657C">
      <w:r w:rsidRPr="0011657C">
        <w:rPr>
          <w:lang w:val="en-US"/>
        </w:rPr>
        <w:t>Has Jeremy got enough paint to cover completely the 3 tanks? You must show how you get your answer.</w:t>
      </w:r>
    </w:p>
    <w:p w14:paraId="719556E8" w14:textId="52977CA6" w:rsidR="0011657C" w:rsidRPr="0011657C" w:rsidRDefault="0011657C" w:rsidP="0011657C"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0ABC6558" wp14:editId="549665C9">
                <wp:simplePos x="0" y="0"/>
                <wp:positionH relativeFrom="column">
                  <wp:posOffset>67367</wp:posOffset>
                </wp:positionH>
                <wp:positionV relativeFrom="paragraph">
                  <wp:posOffset>304165</wp:posOffset>
                </wp:positionV>
                <wp:extent cx="2312312" cy="2776965"/>
                <wp:effectExtent l="38100" t="0" r="0" b="23495"/>
                <wp:wrapTight wrapText="bothSides">
                  <wp:wrapPolygon edited="0">
                    <wp:start x="356" y="593"/>
                    <wp:lineTo x="-356" y="889"/>
                    <wp:lineTo x="-356" y="3260"/>
                    <wp:lineTo x="356" y="3260"/>
                    <wp:lineTo x="356" y="21635"/>
                    <wp:lineTo x="3915" y="21635"/>
                    <wp:lineTo x="10322" y="21635"/>
                    <wp:lineTo x="11390" y="21635"/>
                    <wp:lineTo x="16196" y="20153"/>
                    <wp:lineTo x="16196" y="15115"/>
                    <wp:lineTo x="14772" y="13633"/>
                    <wp:lineTo x="13882" y="12744"/>
                    <wp:lineTo x="16018" y="10521"/>
                    <wp:lineTo x="16374" y="4445"/>
                    <wp:lineTo x="14772" y="3408"/>
                    <wp:lineTo x="12636" y="3260"/>
                    <wp:lineTo x="14060" y="1037"/>
                    <wp:lineTo x="14060" y="593"/>
                    <wp:lineTo x="356" y="593"/>
                  </wp:wrapPolygon>
                </wp:wrapTight>
                <wp:docPr id="7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2312" cy="2776965"/>
                          <a:chOff x="0" y="0"/>
                          <a:chExt cx="2312312" cy="2776965"/>
                        </a:xfrm>
                      </wpg:grpSpPr>
                      <wps:wsp>
                        <wps:cNvPr id="76" name="Can 9"/>
                        <wps:cNvSpPr/>
                        <wps:spPr>
                          <a:xfrm>
                            <a:off x="67375" y="368487"/>
                            <a:ext cx="1367511" cy="2408478"/>
                          </a:xfrm>
                          <a:prstGeom prst="can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Straight Arrow Connector 77"/>
                        <wps:cNvCnPr/>
                        <wps:spPr>
                          <a:xfrm>
                            <a:off x="1077750" y="159596"/>
                            <a:ext cx="45379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>
                            <a:off x="0" y="153889"/>
                            <a:ext cx="46259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TextBox 21"/>
                        <wps:cNvSpPr txBox="1"/>
                        <wps:spPr>
                          <a:xfrm>
                            <a:off x="346722" y="0"/>
                            <a:ext cx="97409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7D06EF" w14:textId="77777777" w:rsidR="0011657C" w:rsidRDefault="0011657C" w:rsidP="0011657C">
                              <w:pPr>
                                <w:ind w:left="115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1.6</w:t>
                              </w:r>
                              <w:r w:rsidRPr="008A510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cm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0" name="Straight Arrow Connector 80"/>
                        <wps:cNvCnPr/>
                        <wps:spPr>
                          <a:xfrm>
                            <a:off x="1665306" y="1800250"/>
                            <a:ext cx="9626" cy="84536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1655682" y="462887"/>
                            <a:ext cx="9626" cy="94548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TextBox 26"/>
                        <wps:cNvSpPr txBox="1"/>
                        <wps:spPr>
                          <a:xfrm>
                            <a:off x="1338222" y="1450367"/>
                            <a:ext cx="97409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27FE195" w14:textId="77777777" w:rsidR="0011657C" w:rsidRDefault="0011657C" w:rsidP="0011657C">
                              <w:pPr>
                                <w:ind w:left="115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1.8</w:t>
                              </w:r>
                              <w:r w:rsidRPr="008A510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cm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3" name="Freeform 39"/>
                        <wps:cNvSpPr/>
                        <wps:spPr>
                          <a:xfrm>
                            <a:off x="68610" y="2469859"/>
                            <a:ext cx="1349366" cy="174546"/>
                          </a:xfrm>
                          <a:custGeom>
                            <a:avLst/>
                            <a:gdLst>
                              <a:gd name="connsiteX0" fmla="*/ 0 w 1747777"/>
                              <a:gd name="connsiteY0" fmla="*/ 174546 h 174546"/>
                              <a:gd name="connsiteX1" fmla="*/ 127322 w 1747777"/>
                              <a:gd name="connsiteY1" fmla="*/ 105098 h 174546"/>
                              <a:gd name="connsiteX2" fmla="*/ 486137 w 1747777"/>
                              <a:gd name="connsiteY2" fmla="*/ 12500 h 174546"/>
                              <a:gd name="connsiteX3" fmla="*/ 891251 w 1747777"/>
                              <a:gd name="connsiteY3" fmla="*/ 925 h 174546"/>
                              <a:gd name="connsiteX4" fmla="*/ 1180618 w 1747777"/>
                              <a:gd name="connsiteY4" fmla="*/ 12500 h 174546"/>
                              <a:gd name="connsiteX5" fmla="*/ 1493134 w 1747777"/>
                              <a:gd name="connsiteY5" fmla="*/ 58799 h 174546"/>
                              <a:gd name="connsiteX6" fmla="*/ 1701479 w 1747777"/>
                              <a:gd name="connsiteY6" fmla="*/ 128247 h 174546"/>
                              <a:gd name="connsiteX7" fmla="*/ 1747777 w 1747777"/>
                              <a:gd name="connsiteY7" fmla="*/ 151396 h 1745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747777" h="174546">
                                <a:moveTo>
                                  <a:pt x="0" y="174546"/>
                                </a:moveTo>
                                <a:cubicBezTo>
                                  <a:pt x="23149" y="153326"/>
                                  <a:pt x="46299" y="132106"/>
                                  <a:pt x="127322" y="105098"/>
                                </a:cubicBezTo>
                                <a:cubicBezTo>
                                  <a:pt x="208345" y="78090"/>
                                  <a:pt x="358816" y="29862"/>
                                  <a:pt x="486137" y="12500"/>
                                </a:cubicBezTo>
                                <a:cubicBezTo>
                                  <a:pt x="613458" y="-4862"/>
                                  <a:pt x="775504" y="925"/>
                                  <a:pt x="891251" y="925"/>
                                </a:cubicBezTo>
                                <a:cubicBezTo>
                                  <a:pt x="1006998" y="925"/>
                                  <a:pt x="1080304" y="2854"/>
                                  <a:pt x="1180618" y="12500"/>
                                </a:cubicBezTo>
                                <a:cubicBezTo>
                                  <a:pt x="1280932" y="22146"/>
                                  <a:pt x="1406324" y="39508"/>
                                  <a:pt x="1493134" y="58799"/>
                                </a:cubicBezTo>
                                <a:cubicBezTo>
                                  <a:pt x="1579944" y="78090"/>
                                  <a:pt x="1701479" y="128247"/>
                                  <a:pt x="1701479" y="128247"/>
                                </a:cubicBezTo>
                                <a:cubicBezTo>
                                  <a:pt x="1743920" y="143680"/>
                                  <a:pt x="1745848" y="147538"/>
                                  <a:pt x="1747777" y="151396"/>
                                </a:cubicBezTo>
                              </a:path>
                            </a:pathLst>
                          </a:custGeom>
                          <a:ln w="12700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BC6558" id="Group 1" o:spid="_x0000_s1044" style="position:absolute;margin-left:5.3pt;margin-top:23.95pt;width:182.05pt;height:218.65pt;z-index:-251633664" coordsize="23123,27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Can 9" o:spid="_x0000_s1045" type="#_x0000_t22" style="position:absolute;left:673;top:3684;width:13675;height:240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" adj="3066" filled="f" strokecolor="black [3213]" strokeweight="1.5pt">
                  <v:stroke joinstyle="miter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7" o:spid="_x0000_s1046" type="#_x0000_t32" style="position:absolute;left:10777;top:1595;width:45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" strokecolor="black [3213]" strokeweight="1pt">
                  <v:stroke endarrow="block" joinstyle="miter"/>
                </v:shape>
                <v:line id="Straight Connector 78" o:spid="_x0000_s1047" style="position:absolute;visibility:visible;mso-wrap-style:square" from="0,1538" to="4625,1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" strokecolor="black [3213]" strokeweight="1pt">
                  <v:stroke startarrow="block" joinstyle="miter"/>
                </v:line>
                <v:shape id="TextBox 21" o:spid="_x0000_s1048" type="#_x0000_t202" style="position:absolute;left:3467;width:9741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" filled="f" stroked="f">
                  <v:textbox style="mso-fit-shape-to-text:t">
                    <w:txbxContent>
                      <w:p w14:paraId="477D06EF" w14:textId="77777777" w:rsidR="0011657C" w:rsidRDefault="0011657C" w:rsidP="0011657C">
                        <w:pPr>
                          <w:ind w:left="115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1.6</w:t>
                        </w:r>
                        <w:r w:rsidRPr="008A510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cm</w:t>
                        </w:r>
                      </w:p>
                    </w:txbxContent>
                  </v:textbox>
                </v:shape>
                <v:shape id="Straight Arrow Connector 80" o:spid="_x0000_s1049" type="#_x0000_t32" style="position:absolute;left:16653;top:18002;width:96;height:845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" strokecolor="black [3213]" strokeweight="1pt">
                  <v:stroke endarrow="block" joinstyle="miter"/>
                </v:shape>
                <v:line id="Straight Connector 81" o:spid="_x0000_s1050" style="position:absolute;visibility:visible;mso-wrap-style:square" from="16556,4628" to="16653,14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" strokecolor="black [3213]" strokeweight="1pt">
                  <v:stroke startarrow="block" joinstyle="miter"/>
                </v:line>
                <v:shape id="TextBox 26" o:spid="_x0000_s1051" type="#_x0000_t202" style="position:absolute;left:13382;top:14503;width:9741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" filled="f" stroked="f">
                  <v:textbox style="mso-fit-shape-to-text:t">
                    <w:txbxContent>
                      <w:p w14:paraId="227FE195" w14:textId="77777777" w:rsidR="0011657C" w:rsidRDefault="0011657C" w:rsidP="0011657C">
                        <w:pPr>
                          <w:ind w:left="115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1.8</w:t>
                        </w:r>
                        <w:r w:rsidRPr="008A510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cm</w:t>
                        </w:r>
                      </w:p>
                    </w:txbxContent>
                  </v:textbox>
                </v:shape>
                <v:shape id="Freeform 39" o:spid="_x0000_s1052" style="position:absolute;left:686;top:24698;width:13493;height:1746;visibility:visible;mso-wrap-style:square;v-text-anchor:middle" coordsize="1747777,174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" path="m,174546c23149,153326,46299,132106,127322,105098,208345,78090,358816,29862,486137,12500,613458,-4862,775504,925,891251,925v115747,,189053,1929,289367,11575c1280932,22146,1406324,39508,1493134,58799v86810,19291,208345,69448,208345,69448c1743920,143680,1745848,147538,1747777,151396e" filled="f" strokecolor="black [3200]" strokeweight="1pt">
                  <v:stroke dashstyle="dash"/>
                  <v:path arrowok="t" o:connecttype="custom" o:connectlocs="0,174546;98299,105098;375321,12500;688088,925;911493,12500;1152770,58799;1313622,128247;1349366,151396" o:connectangles="0,0,0,0,0,0,0,0"/>
                </v:shape>
                <w10:wrap type="tight"/>
              </v:group>
            </w:pict>
          </mc:Fallback>
        </mc:AlternateContent>
      </w:r>
    </w:p>
    <w:sectPr w:rsidR="0011657C" w:rsidRPr="0011657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96591" w14:textId="77777777" w:rsidR="00CE4E61" w:rsidRDefault="00CE4E61" w:rsidP="00F96C86">
      <w:r>
        <w:separator/>
      </w:r>
    </w:p>
  </w:endnote>
  <w:endnote w:type="continuationSeparator" w:id="0">
    <w:p w14:paraId="59A6A565" w14:textId="77777777" w:rsidR="00CE4E61" w:rsidRDefault="00CE4E6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1F759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47A01" w14:textId="77777777" w:rsidR="00CE4E61" w:rsidRDefault="00CE4E61" w:rsidP="00F96C86">
      <w:r>
        <w:separator/>
      </w:r>
    </w:p>
  </w:footnote>
  <w:footnote w:type="continuationSeparator" w:id="0">
    <w:p w14:paraId="62DEDBA4" w14:textId="77777777" w:rsidR="00CE4E61" w:rsidRDefault="00CE4E6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CA29A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3FDB1055" wp14:editId="520E6A63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E144C2F" wp14:editId="3BBB4FF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1BF85722" wp14:editId="21336C00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86DEA3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DEA"/>
    <w:rsid w:val="00004DEA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1657C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6CF"/>
    <w:rsid w:val="00264E53"/>
    <w:rsid w:val="002C26DC"/>
    <w:rsid w:val="002C64D2"/>
    <w:rsid w:val="002D2996"/>
    <w:rsid w:val="002D420D"/>
    <w:rsid w:val="002E12CE"/>
    <w:rsid w:val="002E1913"/>
    <w:rsid w:val="002E59BD"/>
    <w:rsid w:val="00301EA6"/>
    <w:rsid w:val="003336F5"/>
    <w:rsid w:val="00341DB2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05D81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3626E"/>
    <w:rsid w:val="006438E1"/>
    <w:rsid w:val="00645776"/>
    <w:rsid w:val="00645AD3"/>
    <w:rsid w:val="006506FC"/>
    <w:rsid w:val="00657FA3"/>
    <w:rsid w:val="00660885"/>
    <w:rsid w:val="00667A7A"/>
    <w:rsid w:val="00670268"/>
    <w:rsid w:val="00685A54"/>
    <w:rsid w:val="00690249"/>
    <w:rsid w:val="006A2078"/>
    <w:rsid w:val="006B3183"/>
    <w:rsid w:val="006B557C"/>
    <w:rsid w:val="006B79AD"/>
    <w:rsid w:val="006C3351"/>
    <w:rsid w:val="006C50CC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10F"/>
    <w:rsid w:val="008A555A"/>
    <w:rsid w:val="008A7C51"/>
    <w:rsid w:val="008B268B"/>
    <w:rsid w:val="008B7F94"/>
    <w:rsid w:val="008D7394"/>
    <w:rsid w:val="008D782B"/>
    <w:rsid w:val="008E497A"/>
    <w:rsid w:val="008E74BA"/>
    <w:rsid w:val="0090114C"/>
    <w:rsid w:val="0090242A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6F05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34AE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75422"/>
    <w:rsid w:val="00C91A7E"/>
    <w:rsid w:val="00CB15B5"/>
    <w:rsid w:val="00CB5D5A"/>
    <w:rsid w:val="00CD0B85"/>
    <w:rsid w:val="00CE4E61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68C"/>
    <w:rsid w:val="00F649D2"/>
    <w:rsid w:val="00F96A70"/>
    <w:rsid w:val="00F96C86"/>
    <w:rsid w:val="00FB307C"/>
    <w:rsid w:val="00FB3A84"/>
    <w:rsid w:val="00FB6507"/>
    <w:rsid w:val="00FC61B5"/>
    <w:rsid w:val="00FE260A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882AC6"/>
  <w15:docId w15:val="{31CC1086-4E36-410B-B635-C452744E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AB34A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2</TotalTime>
  <Pages>4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3</cp:revision>
  <cp:lastPrinted>2021-03-09T11:45:00Z</cp:lastPrinted>
  <dcterms:created xsi:type="dcterms:W3CDTF">2023-03-20T12:42:00Z</dcterms:created>
  <dcterms:modified xsi:type="dcterms:W3CDTF">2023-03-20T12:47:00Z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